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D3C3" w14:textId="022EA7B4" w:rsidR="007E331F" w:rsidRPr="0025203E" w:rsidRDefault="007E331F" w:rsidP="0025203E">
      <w:pPr>
        <w:pStyle w:val="Nagwek4"/>
        <w:spacing w:before="0" w:after="48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8B6366" w:rsidRPr="0025203E">
        <w:rPr>
          <w:rFonts w:asciiTheme="minorHAnsi" w:hAnsiTheme="minorHAnsi" w:cstheme="minorHAnsi"/>
          <w:sz w:val="20"/>
          <w:szCs w:val="20"/>
        </w:rPr>
        <w:t>1</w:t>
      </w:r>
      <w:r w:rsidRPr="0025203E">
        <w:rPr>
          <w:rFonts w:asciiTheme="minorHAnsi" w:hAnsiTheme="minorHAnsi" w:cstheme="minorHAnsi"/>
          <w:sz w:val="20"/>
          <w:szCs w:val="20"/>
        </w:rPr>
        <w:t xml:space="preserve"> </w:t>
      </w:r>
      <w:r w:rsidRPr="0025203E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25203E" w14:paraId="32251594" w14:textId="77777777" w:rsidTr="00903BB0">
        <w:trPr>
          <w:trHeight w:val="664"/>
        </w:trPr>
        <w:tc>
          <w:tcPr>
            <w:tcW w:w="9104" w:type="dxa"/>
            <w:shd w:val="clear" w:color="auto" w:fill="F2F2F2"/>
          </w:tcPr>
          <w:p w14:paraId="3B19E3E2" w14:textId="77777777" w:rsidR="00903BB0" w:rsidRPr="0025203E" w:rsidRDefault="00903BB0" w:rsidP="0025203E">
            <w:pPr>
              <w:pStyle w:val="Nagwek2"/>
              <w:widowControl/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</w:p>
          <w:p w14:paraId="0677848F" w14:textId="515EC0DE" w:rsidR="00F31EAC" w:rsidRPr="0025203E" w:rsidRDefault="00F31EAC" w:rsidP="0025203E">
            <w:pPr>
              <w:pStyle w:val="Nagwek2"/>
              <w:widowControl/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5203E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25203E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</w:tc>
      </w:tr>
    </w:tbl>
    <w:p w14:paraId="017E26C6" w14:textId="77777777" w:rsidR="008B6366" w:rsidRPr="0025203E" w:rsidRDefault="008B6366" w:rsidP="0025203E">
      <w:pPr>
        <w:spacing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</w:p>
    <w:p w14:paraId="53B99382" w14:textId="3F141BE0" w:rsidR="00140C27" w:rsidRPr="0025203E" w:rsidRDefault="00804D4D" w:rsidP="0025203E">
      <w:pPr>
        <w:spacing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25203E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115CBA62" w14:textId="77777777" w:rsidR="00140C27" w:rsidRPr="0025203E" w:rsidRDefault="00804D4D" w:rsidP="0025203E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25203E">
        <w:rPr>
          <w:rFonts w:asciiTheme="minorHAnsi" w:hAnsiTheme="minorHAnsi" w:cstheme="minorHAnsi"/>
          <w:sz w:val="20"/>
          <w:szCs w:val="20"/>
        </w:rPr>
        <w:t xml:space="preserve"> </w:t>
      </w:r>
      <w:r w:rsidRPr="0025203E">
        <w:rPr>
          <w:rFonts w:asciiTheme="minorHAnsi" w:hAnsiTheme="minorHAnsi" w:cstheme="minorHAnsi"/>
          <w:sz w:val="20"/>
          <w:szCs w:val="20"/>
        </w:rPr>
        <w:t>29</w:t>
      </w:r>
    </w:p>
    <w:p w14:paraId="2D66FCCC" w14:textId="77777777" w:rsidR="00140C27" w:rsidRPr="0025203E" w:rsidRDefault="00804D4D" w:rsidP="0025203E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>08-110</w:t>
      </w:r>
      <w:r w:rsidR="00140C27" w:rsidRPr="0025203E">
        <w:rPr>
          <w:rFonts w:asciiTheme="minorHAnsi" w:hAnsiTheme="minorHAnsi" w:cstheme="minorHAnsi"/>
          <w:sz w:val="20"/>
          <w:szCs w:val="20"/>
        </w:rPr>
        <w:t xml:space="preserve"> </w:t>
      </w:r>
      <w:r w:rsidRPr="0025203E">
        <w:rPr>
          <w:rFonts w:asciiTheme="minorHAnsi" w:hAnsiTheme="minorHAnsi" w:cstheme="minorHAnsi"/>
          <w:sz w:val="20"/>
          <w:szCs w:val="20"/>
        </w:rPr>
        <w:t>Siedlce</w:t>
      </w:r>
    </w:p>
    <w:p w14:paraId="62FCE49D" w14:textId="77777777" w:rsidR="00140C27" w:rsidRPr="0025203E" w:rsidRDefault="00140C27" w:rsidP="0025203E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1ADB5851" w14:textId="192315AE" w:rsidR="00140C27" w:rsidRPr="0025203E" w:rsidRDefault="00140C27" w:rsidP="0025203E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</w:p>
    <w:p w14:paraId="6BD7E9E0" w14:textId="77777777" w:rsidR="00F31EAC" w:rsidRPr="0025203E" w:rsidRDefault="002E612D" w:rsidP="0025203E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25203E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25203E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25203E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25203E" w14:paraId="0AC446DA" w14:textId="77777777">
        <w:tc>
          <w:tcPr>
            <w:tcW w:w="2268" w:type="dxa"/>
          </w:tcPr>
          <w:p w14:paraId="55341708" w14:textId="77777777" w:rsidR="00140C27" w:rsidRPr="0025203E" w:rsidRDefault="00140C27" w:rsidP="0025203E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A647408" w14:textId="2D469DD4" w:rsidR="00140C27" w:rsidRPr="0025203E" w:rsidRDefault="00903BB0" w:rsidP="0025203E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bCs/>
                <w:sz w:val="20"/>
                <w:szCs w:val="20"/>
              </w:rPr>
              <w:t>Organizacja i przeprowadzenie stacjonarnego szkolenia w ramach projektu współpracy transgranicznej wraz z partnerem z Ukrainy, Opieka długoterminowa i hospicyjna pt. "Transgraniczna opieka zdrowotna i opieka paliatywna</w:t>
            </w:r>
            <w:r w:rsidR="0025203E" w:rsidRPr="0025203E">
              <w:rPr>
                <w:rFonts w:asciiTheme="minorHAnsi" w:hAnsiTheme="minorHAnsi" w:cstheme="minorHAnsi"/>
                <w:bCs/>
                <w:sz w:val="20"/>
                <w:szCs w:val="20"/>
              </w:rPr>
              <w:t>” w</w:t>
            </w:r>
            <w:r w:rsidRPr="0025203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ramach Programu </w:t>
            </w:r>
            <w:proofErr w:type="spellStart"/>
            <w:r w:rsidRPr="0025203E">
              <w:rPr>
                <w:rFonts w:asciiTheme="minorHAnsi" w:hAnsiTheme="minorHAnsi" w:cstheme="minorHAnsi"/>
                <w:bCs/>
                <w:sz w:val="20"/>
                <w:szCs w:val="20"/>
              </w:rPr>
              <w:t>Interreg</w:t>
            </w:r>
            <w:proofErr w:type="spellEnd"/>
            <w:r w:rsidRPr="0025203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NEXT Polska-Ukraina 2021-2027."</w:t>
            </w:r>
          </w:p>
        </w:tc>
      </w:tr>
      <w:tr w:rsidR="00804D4D" w:rsidRPr="0025203E" w14:paraId="4074D326" w14:textId="77777777" w:rsidTr="00010BDE">
        <w:tc>
          <w:tcPr>
            <w:tcW w:w="2268" w:type="dxa"/>
          </w:tcPr>
          <w:p w14:paraId="26DEDAE9" w14:textId="77777777" w:rsidR="00804D4D" w:rsidRPr="0025203E" w:rsidRDefault="00804D4D" w:rsidP="0025203E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E80DB95" w14:textId="671399A2" w:rsidR="00804D4D" w:rsidRPr="0025203E" w:rsidRDefault="00903BB0" w:rsidP="0025203E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szkolenie/554/2026</w:t>
            </w:r>
          </w:p>
        </w:tc>
      </w:tr>
    </w:tbl>
    <w:p w14:paraId="5CD5217C" w14:textId="77777777" w:rsidR="00AA39D6" w:rsidRPr="0025203E" w:rsidRDefault="00AA39D6" w:rsidP="0025203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>my niżej podpisani:</w:t>
      </w:r>
    </w:p>
    <w:p w14:paraId="7772733A" w14:textId="77777777" w:rsidR="00EB7584" w:rsidRPr="0025203E" w:rsidRDefault="00EB7584" w:rsidP="0025203E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7CBB6876" w14:textId="77777777" w:rsidR="00EB7584" w:rsidRPr="0025203E" w:rsidRDefault="00EB7584" w:rsidP="0025203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3CA36264" w14:textId="77777777" w:rsidR="00AA39D6" w:rsidRPr="0025203E" w:rsidRDefault="003B769C" w:rsidP="0025203E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>d</w:t>
      </w:r>
      <w:r w:rsidR="00AA39D6" w:rsidRPr="0025203E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30262FA" w14:textId="77777777" w:rsidR="00AE2ACB" w:rsidRPr="0025203E" w:rsidRDefault="00AE2ACB" w:rsidP="0025203E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D9C0A0D" w14:textId="77777777" w:rsidR="00ED4154" w:rsidRPr="0025203E" w:rsidRDefault="00ED4154" w:rsidP="0025203E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5203E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25203E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25203E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25203E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25203E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25203E" w14:paraId="04C1FDBC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63A90E2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5FD4E0D4" w14:textId="77777777" w:rsidR="00AE2ACB" w:rsidRPr="0025203E" w:rsidRDefault="00AE2ACB" w:rsidP="0025203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5203E" w14:paraId="1E1A9AD7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12FCB2C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41922177" w14:textId="77777777" w:rsidR="00AE2ACB" w:rsidRPr="0025203E" w:rsidRDefault="00AE2ACB" w:rsidP="0025203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5203E" w14:paraId="7766996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DB2DDF4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5203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1F9CE27" w14:textId="77777777" w:rsidR="00AE2ACB" w:rsidRPr="0025203E" w:rsidRDefault="00AE2ACB" w:rsidP="0025203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5203E" w14:paraId="7443E26B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6176865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5203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B0CC73A" w14:textId="77777777" w:rsidR="00AE2ACB" w:rsidRPr="0025203E" w:rsidRDefault="00AE2ACB" w:rsidP="0025203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5203E" w14:paraId="0646CF43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6B5227B7" w14:textId="77777777" w:rsidR="00AE2ACB" w:rsidRPr="0025203E" w:rsidRDefault="00D5631A" w:rsidP="0025203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25203E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25203E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9CA99A1" w14:textId="171072D2" w:rsidR="00B86D25" w:rsidRPr="0025203E" w:rsidRDefault="00AF662E" w:rsidP="0025203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0478EF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7C74A2F5" w14:textId="25238307" w:rsidR="00AF662E" w:rsidRPr="0025203E" w:rsidRDefault="00AF662E" w:rsidP="0025203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2E854A7D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219C794E" w14:textId="4C47AA4D" w:rsidR="00AF662E" w:rsidRPr="0025203E" w:rsidRDefault="00AF662E" w:rsidP="0025203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A8771DB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0AE6792F" w14:textId="4AAF1A0A" w:rsidR="00AF662E" w:rsidRPr="0025203E" w:rsidRDefault="00AF662E" w:rsidP="0025203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927AD3C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46C3BD5E" w14:textId="38F2FBD1" w:rsidR="00AF662E" w:rsidRPr="0025203E" w:rsidRDefault="00AF662E" w:rsidP="0025203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122DA600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5E4488F4" w14:textId="3F8CEFB6" w:rsidR="00497AEE" w:rsidRPr="0025203E" w:rsidRDefault="00AF662E" w:rsidP="0025203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7C46013F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6589EFEA" w14:textId="77777777" w:rsidR="00C11FEF" w:rsidRPr="0025203E" w:rsidRDefault="00C11FEF" w:rsidP="0025203E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C92167E" w14:textId="5292F9B9" w:rsidR="008B6366" w:rsidRPr="0025203E" w:rsidRDefault="004D5A42" w:rsidP="0025203E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25203E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25203E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25203E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25203E">
        <w:rPr>
          <w:rFonts w:asciiTheme="minorHAnsi" w:hAnsiTheme="minorHAnsi" w:cstheme="minorHAnsi"/>
          <w:sz w:val="20"/>
          <w:szCs w:val="20"/>
        </w:rPr>
        <w:t>,</w:t>
      </w:r>
      <w:r w:rsidR="007F3E87" w:rsidRPr="0025203E">
        <w:rPr>
          <w:rFonts w:asciiTheme="minorHAnsi" w:hAnsiTheme="minorHAnsi" w:cstheme="minorHAnsi"/>
          <w:sz w:val="20"/>
          <w:szCs w:val="20"/>
        </w:rPr>
        <w:t xml:space="preserve"> zgodnie ze </w:t>
      </w:r>
      <w:r w:rsidR="00AE21BF" w:rsidRPr="0025203E">
        <w:rPr>
          <w:rFonts w:asciiTheme="minorHAnsi" w:hAnsiTheme="minorHAnsi" w:cstheme="minorHAnsi"/>
          <w:sz w:val="20"/>
          <w:szCs w:val="20"/>
        </w:rPr>
        <w:t>opisem przedmiotu zamówienia określonym w zaproszeniu do składania ofert.</w:t>
      </w:r>
    </w:p>
    <w:p w14:paraId="7B8EF748" w14:textId="21C9F73D" w:rsidR="00B964C4" w:rsidRPr="0025203E" w:rsidRDefault="00B964C4" w:rsidP="0025203E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25203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5203E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25203E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50EEC7D8" w14:textId="77777777" w:rsidR="006D09E0" w:rsidRPr="0025203E" w:rsidRDefault="006D09E0" w:rsidP="0025203E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5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4"/>
      </w:tblGrid>
      <w:tr w:rsidR="00AE21BF" w:rsidRPr="0025203E" w14:paraId="26427A1F" w14:textId="77777777" w:rsidTr="00AE21BF">
        <w:trPr>
          <w:trHeight w:val="704"/>
        </w:trPr>
        <w:tc>
          <w:tcPr>
            <w:tcW w:w="8534" w:type="dxa"/>
            <w:shd w:val="clear" w:color="auto" w:fill="E7E6E6" w:themeFill="background2"/>
            <w:vAlign w:val="center"/>
          </w:tcPr>
          <w:p w14:paraId="7F2414E4" w14:textId="77777777" w:rsidR="00AE21BF" w:rsidRPr="0025203E" w:rsidRDefault="00AE21BF" w:rsidP="0025203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AE21BF" w:rsidRPr="0025203E" w14:paraId="7E139F32" w14:textId="77777777" w:rsidTr="00AE21BF">
        <w:tc>
          <w:tcPr>
            <w:tcW w:w="8534" w:type="dxa"/>
          </w:tcPr>
          <w:p w14:paraId="2BA6B9D8" w14:textId="2DB76FC9" w:rsidR="00AE21BF" w:rsidRPr="0025203E" w:rsidRDefault="00AE21BF" w:rsidP="0025203E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903BB0" w:rsidRPr="0025203E">
              <w:rPr>
                <w:rFonts w:asciiTheme="minorHAnsi" w:hAnsiTheme="minorHAnsi" w:cstheme="minorHAnsi"/>
                <w:sz w:val="20"/>
                <w:szCs w:val="20"/>
              </w:rPr>
              <w:t>Organizacja i przeprowadzenie stacjonarnego szkolenia w ramach projektu współpracy transgranicznej wraz z partnerem z Ukrainy, Opieka długoterminowa i hospicyjna pt. "Transgraniczna opieka zdrowotna i opieka paliatywna</w:t>
            </w:r>
            <w:proofErr w:type="gramStart"/>
            <w:r w:rsidR="00903BB0" w:rsidRPr="0025203E">
              <w:rPr>
                <w:rFonts w:asciiTheme="minorHAnsi" w:hAnsiTheme="minorHAnsi" w:cstheme="minorHAnsi"/>
                <w:sz w:val="20"/>
                <w:szCs w:val="20"/>
              </w:rPr>
              <w:t>"  w</w:t>
            </w:r>
            <w:proofErr w:type="gramEnd"/>
            <w:r w:rsidR="00903BB0" w:rsidRPr="0025203E">
              <w:rPr>
                <w:rFonts w:asciiTheme="minorHAnsi" w:hAnsiTheme="minorHAnsi" w:cstheme="minorHAnsi"/>
                <w:sz w:val="20"/>
                <w:szCs w:val="20"/>
              </w:rPr>
              <w:t xml:space="preserve"> ramach Programu </w:t>
            </w:r>
            <w:proofErr w:type="spellStart"/>
            <w:r w:rsidR="00903BB0" w:rsidRPr="0025203E">
              <w:rPr>
                <w:rFonts w:asciiTheme="minorHAnsi" w:hAnsiTheme="minorHAnsi" w:cstheme="minorHAnsi"/>
                <w:sz w:val="20"/>
                <w:szCs w:val="20"/>
              </w:rPr>
              <w:t>Interreg</w:t>
            </w:r>
            <w:proofErr w:type="spellEnd"/>
            <w:r w:rsidR="00903BB0" w:rsidRPr="0025203E">
              <w:rPr>
                <w:rFonts w:asciiTheme="minorHAnsi" w:hAnsiTheme="minorHAnsi" w:cstheme="minorHAnsi"/>
                <w:sz w:val="20"/>
                <w:szCs w:val="20"/>
              </w:rPr>
              <w:t xml:space="preserve"> NEXT Polska-Ukraina 2021-2027.</w:t>
            </w:r>
          </w:p>
          <w:p w14:paraId="7DDAE55B" w14:textId="77777777" w:rsidR="00903BB0" w:rsidRPr="0025203E" w:rsidRDefault="00903BB0" w:rsidP="0025203E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13B9CB" w14:textId="77777777" w:rsidR="00AE21BF" w:rsidRPr="0025203E" w:rsidRDefault="00AE21BF" w:rsidP="0025203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10444DB" w14:textId="77777777" w:rsidR="0025203E" w:rsidRPr="0025203E" w:rsidRDefault="0025203E" w:rsidP="0025203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DF119D" w14:textId="77777777" w:rsidR="00AE21BF" w:rsidRPr="0025203E" w:rsidRDefault="00AE21BF" w:rsidP="0025203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9CB79FD" w14:textId="77777777" w:rsidR="0025203E" w:rsidRPr="0025203E" w:rsidRDefault="0025203E" w:rsidP="0025203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CF3B85" w14:textId="605EBD95" w:rsidR="00B9086B" w:rsidRPr="0025203E" w:rsidRDefault="00B9086B" w:rsidP="0025203E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5203E">
        <w:rPr>
          <w:rFonts w:asciiTheme="minorHAnsi" w:hAnsiTheme="minorHAnsi" w:cstheme="minorHAnsi"/>
          <w:sz w:val="20"/>
          <w:szCs w:val="20"/>
        </w:rPr>
        <w:t>, że:</w:t>
      </w:r>
    </w:p>
    <w:p w14:paraId="162B4EFC" w14:textId="1D0667A6" w:rsidR="00ED4154" w:rsidRPr="0025203E" w:rsidRDefault="00FF57EE" w:rsidP="0025203E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E21BF" w:rsidRPr="0025203E">
        <w:rPr>
          <w:rFonts w:asciiTheme="minorHAnsi" w:hAnsiTheme="minorHAnsi" w:cstheme="minorHAnsi"/>
          <w:sz w:val="20"/>
          <w:szCs w:val="20"/>
        </w:rPr>
        <w:t>warunkam</w:t>
      </w:r>
      <w:r w:rsidRPr="0025203E">
        <w:rPr>
          <w:rFonts w:asciiTheme="minorHAnsi" w:hAnsiTheme="minorHAnsi" w:cstheme="minorHAnsi"/>
          <w:sz w:val="20"/>
          <w:szCs w:val="20"/>
        </w:rPr>
        <w:t>i</w:t>
      </w:r>
      <w:r w:rsidR="00AE21BF" w:rsidRPr="0025203E">
        <w:rPr>
          <w:rFonts w:asciiTheme="minorHAnsi" w:hAnsiTheme="minorHAnsi" w:cstheme="minorHAnsi"/>
          <w:sz w:val="20"/>
          <w:szCs w:val="20"/>
        </w:rPr>
        <w:t xml:space="preserve"> zaproszenia do składania ofert i</w:t>
      </w:r>
      <w:r w:rsidRPr="0025203E">
        <w:rPr>
          <w:rFonts w:asciiTheme="minorHAnsi" w:hAnsiTheme="minorHAnsi" w:cstheme="minorHAnsi"/>
          <w:sz w:val="20"/>
          <w:szCs w:val="20"/>
        </w:rPr>
        <w:t xml:space="preserve"> uznajemy się za związanych </w:t>
      </w:r>
      <w:r w:rsidR="00ED4154" w:rsidRPr="0025203E">
        <w:rPr>
          <w:rFonts w:asciiTheme="minorHAnsi" w:hAnsiTheme="minorHAnsi" w:cstheme="minorHAnsi"/>
          <w:sz w:val="20"/>
          <w:szCs w:val="20"/>
        </w:rPr>
        <w:t xml:space="preserve">z </w:t>
      </w:r>
      <w:r w:rsidRPr="0025203E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25203E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25203E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25203E">
        <w:rPr>
          <w:rFonts w:asciiTheme="minorHAnsi" w:hAnsiTheme="minorHAnsi" w:cstheme="minorHAnsi"/>
          <w:sz w:val="20"/>
          <w:szCs w:val="20"/>
        </w:rPr>
        <w:t>,</w:t>
      </w:r>
    </w:p>
    <w:p w14:paraId="5E173DC9" w14:textId="2A26EC7C" w:rsidR="00640768" w:rsidRPr="0025203E" w:rsidRDefault="00FF57EE" w:rsidP="0025203E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25203E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25203E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25203E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25203E">
        <w:rPr>
          <w:rFonts w:asciiTheme="minorHAnsi" w:hAnsiTheme="minorHAnsi" w:cstheme="minorHAnsi"/>
          <w:sz w:val="20"/>
          <w:szCs w:val="20"/>
        </w:rPr>
        <w:t xml:space="preserve">, które zostały zawarte w </w:t>
      </w:r>
      <w:r w:rsidR="00903BB0" w:rsidRPr="0025203E">
        <w:rPr>
          <w:rFonts w:asciiTheme="minorHAnsi" w:hAnsiTheme="minorHAnsi" w:cstheme="minorHAnsi"/>
          <w:sz w:val="20"/>
          <w:szCs w:val="20"/>
        </w:rPr>
        <w:t>zaproszeniu</w:t>
      </w:r>
      <w:r w:rsidRPr="0025203E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25203E">
        <w:rPr>
          <w:rFonts w:asciiTheme="minorHAnsi" w:hAnsiTheme="minorHAnsi" w:cstheme="minorHAnsi"/>
          <w:sz w:val="20"/>
          <w:szCs w:val="20"/>
        </w:rPr>
        <w:t>,</w:t>
      </w:r>
      <w:r w:rsidRPr="0025203E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25203E">
        <w:rPr>
          <w:rFonts w:asciiTheme="minorHAnsi" w:hAnsiTheme="minorHAnsi" w:cstheme="minorHAnsi"/>
          <w:sz w:val="20"/>
          <w:szCs w:val="20"/>
        </w:rPr>
        <w:t>,</w:t>
      </w:r>
      <w:r w:rsidRPr="0025203E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25203E">
        <w:rPr>
          <w:rFonts w:asciiTheme="minorHAnsi" w:hAnsiTheme="minorHAnsi" w:cstheme="minorHAnsi"/>
          <w:sz w:val="20"/>
          <w:szCs w:val="20"/>
        </w:rPr>
        <w:t>,</w:t>
      </w:r>
    </w:p>
    <w:p w14:paraId="3CAA36B0" w14:textId="77777777" w:rsidR="00525EFF" w:rsidRPr="0025203E" w:rsidRDefault="00FF57EE" w:rsidP="0025203E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25203E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5203E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5203E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25203E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5203E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="00525EFF" w:rsidRPr="0025203E">
        <w:rPr>
          <w:rFonts w:asciiTheme="minorHAnsi" w:hAnsiTheme="minorHAnsi" w:cstheme="minorHAnsi"/>
          <w:sz w:val="20"/>
          <w:szCs w:val="20"/>
        </w:rPr>
        <w:t>.</w:t>
      </w:r>
    </w:p>
    <w:p w14:paraId="6900E2A4" w14:textId="77777777" w:rsidR="002C23F2" w:rsidRPr="0025203E" w:rsidRDefault="004E4F1B" w:rsidP="0025203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25203E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25203E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25203E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4"/>
      </w:r>
      <w:r w:rsidR="00267D1F" w:rsidRPr="0025203E">
        <w:rPr>
          <w:rFonts w:asciiTheme="minorHAnsi" w:hAnsiTheme="minorHAnsi" w:cstheme="minorHAnsi"/>
          <w:bCs/>
          <w:sz w:val="20"/>
          <w:szCs w:val="20"/>
        </w:rPr>
        <w:t>:</w:t>
      </w:r>
    </w:p>
    <w:p w14:paraId="62038C36" w14:textId="51211E50" w:rsidR="00CE1552" w:rsidRPr="0025203E" w:rsidRDefault="009B316D" w:rsidP="0025203E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object w:dxaOrig="1440" w:dyaOrig="1440" w14:anchorId="24AAD762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170357E4" w14:textId="07B4D320" w:rsidR="003A37A9" w:rsidRPr="0025203E" w:rsidRDefault="003A37A9" w:rsidP="0025203E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25203E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2A516E" w:rsidRPr="0025203E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2A516E" w:rsidRPr="0025203E">
        <w:rPr>
          <w:rFonts w:asciiTheme="minorHAnsi" w:hAnsiTheme="minorHAnsi" w:cstheme="minorHAnsi"/>
          <w:bCs/>
          <w:sz w:val="20"/>
          <w:szCs w:val="20"/>
        </w:rPr>
        <w:t>. Dz.U. z 2022r. poz. 931</w:t>
      </w:r>
      <w:r w:rsidRPr="0025203E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64F85AA" w14:textId="21CD175A" w:rsidR="003A37A9" w:rsidRPr="0025203E" w:rsidRDefault="003A37A9" w:rsidP="0025203E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object w:dxaOrig="1440" w:dyaOrig="1440" w14:anchorId="49158A11">
          <v:shape id="_x0000_i1073" type="#_x0000_t75" style="width:180.75pt;height:21.75pt" o:ole="">
            <v:imagedata r:id="rId22" o:title=""/>
          </v:shape>
          <w:control r:id="rId23" w:name="CheckBox2" w:shapeid="_x0000_i1073"/>
        </w:object>
      </w:r>
    </w:p>
    <w:p w14:paraId="63C7C1AB" w14:textId="77777777" w:rsidR="003A37A9" w:rsidRPr="0025203E" w:rsidRDefault="003A37A9" w:rsidP="0025203E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2A516E" w:rsidRPr="0025203E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2A516E" w:rsidRPr="0025203E">
        <w:rPr>
          <w:rFonts w:asciiTheme="minorHAnsi" w:hAnsiTheme="minorHAnsi" w:cstheme="minorHAnsi"/>
          <w:bCs/>
          <w:sz w:val="20"/>
          <w:szCs w:val="20"/>
        </w:rPr>
        <w:t>. Dz.U. z 2022r. poz. 931</w:t>
      </w:r>
      <w:r w:rsidRPr="0025203E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25203E" w14:paraId="56697DAC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5DA128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FC1B72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B5F328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3E0599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25203E" w14:paraId="77DA1363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0714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4AB5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D53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C23" w14:textId="77777777" w:rsidR="003A37A9" w:rsidRPr="0025203E" w:rsidRDefault="003A37A9" w:rsidP="0025203E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D42E140" w14:textId="77777777" w:rsidR="0025203E" w:rsidRPr="0025203E" w:rsidRDefault="0025203E" w:rsidP="0025203E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9F43B34" w14:textId="77777777" w:rsidR="0025203E" w:rsidRPr="0025203E" w:rsidRDefault="0025203E" w:rsidP="0025203E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BA658A4" w14:textId="29C80854" w:rsidR="00525EFF" w:rsidRPr="0025203E" w:rsidRDefault="00525EFF" w:rsidP="0025203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b/>
          <w:sz w:val="20"/>
          <w:szCs w:val="20"/>
        </w:rPr>
        <w:lastRenderedPageBreak/>
        <w:t>WS</w:t>
      </w:r>
      <w:r w:rsidR="00B56BE6" w:rsidRPr="0025203E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25203E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25203E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25203E">
        <w:rPr>
          <w:rFonts w:asciiTheme="minorHAnsi" w:hAnsiTheme="minorHAnsi" w:cstheme="minorHAnsi"/>
          <w:sz w:val="20"/>
          <w:szCs w:val="20"/>
        </w:rPr>
        <w:t>przedmiotowego postępowania</w:t>
      </w:r>
      <w:r w:rsidRPr="0025203E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25203E" w14:paraId="26CE2BCB" w14:textId="77777777" w:rsidTr="00B56BE6">
        <w:tc>
          <w:tcPr>
            <w:tcW w:w="1984" w:type="dxa"/>
            <w:vAlign w:val="center"/>
          </w:tcPr>
          <w:p w14:paraId="77A36796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2C9E7CB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5203E" w14:paraId="6EB7518D" w14:textId="77777777" w:rsidTr="00B56BE6">
        <w:tc>
          <w:tcPr>
            <w:tcW w:w="1984" w:type="dxa"/>
            <w:vAlign w:val="center"/>
          </w:tcPr>
          <w:p w14:paraId="4E72C471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23E6F7A6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5203E" w14:paraId="7E307CE0" w14:textId="77777777" w:rsidTr="00B56BE6">
        <w:tc>
          <w:tcPr>
            <w:tcW w:w="1984" w:type="dxa"/>
            <w:vAlign w:val="center"/>
          </w:tcPr>
          <w:p w14:paraId="09C07B8C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203E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38505DEF" w14:textId="77777777" w:rsidR="00AE2ACB" w:rsidRPr="0025203E" w:rsidRDefault="00AE2ACB" w:rsidP="0025203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533A286" w14:textId="77777777" w:rsidR="00525EFF" w:rsidRPr="0025203E" w:rsidRDefault="009B316D" w:rsidP="0025203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25203E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25203E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25203E">
        <w:rPr>
          <w:rFonts w:asciiTheme="minorHAnsi" w:hAnsiTheme="minorHAnsi" w:cstheme="minorHAnsi"/>
          <w:sz w:val="20"/>
          <w:szCs w:val="20"/>
        </w:rPr>
        <w:t>, stanowiąc</w:t>
      </w:r>
      <w:r w:rsidRPr="0025203E">
        <w:rPr>
          <w:rFonts w:asciiTheme="minorHAnsi" w:hAnsiTheme="minorHAnsi" w:cstheme="minorHAnsi"/>
          <w:sz w:val="20"/>
          <w:szCs w:val="20"/>
        </w:rPr>
        <w:t>e</w:t>
      </w:r>
      <w:r w:rsidR="00AF4AC3" w:rsidRPr="0025203E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25203E">
        <w:rPr>
          <w:rFonts w:asciiTheme="minorHAnsi" w:hAnsiTheme="minorHAnsi" w:cstheme="minorHAnsi"/>
          <w:sz w:val="20"/>
          <w:szCs w:val="20"/>
        </w:rPr>
        <w:t>:</w:t>
      </w:r>
    </w:p>
    <w:p w14:paraId="48EEBFFA" w14:textId="77777777" w:rsidR="009B316D" w:rsidRPr="0025203E" w:rsidRDefault="009B316D" w:rsidP="0025203E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5203E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25203E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25203E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0A47B6BC" w14:textId="77777777" w:rsidR="007D475B" w:rsidRPr="0025203E" w:rsidRDefault="007D475B" w:rsidP="0025203E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25203E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C3A06C3" w14:textId="77777777" w:rsidR="0097776D" w:rsidRPr="0025203E" w:rsidRDefault="007D475B" w:rsidP="0025203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5203E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25203E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25203E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25203E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9225715" w14:textId="77777777" w:rsidR="004D4F17" w:rsidRPr="0025203E" w:rsidRDefault="004D4F17" w:rsidP="0025203E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5739E5E" w14:textId="77777777" w:rsidR="00814ACA" w:rsidRPr="0025203E" w:rsidRDefault="00814ACA" w:rsidP="0025203E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5203E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0F8F388B" w14:textId="77777777" w:rsidR="00814ACA" w:rsidRPr="0025203E" w:rsidRDefault="00FD166E" w:rsidP="0025203E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5203E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25203E">
        <w:rPr>
          <w:rFonts w:asciiTheme="minorHAnsi" w:hAnsiTheme="minorHAnsi" w:cstheme="minorHAnsi"/>
          <w:iCs/>
          <w:sz w:val="20"/>
          <w:szCs w:val="20"/>
        </w:rPr>
        <w:t>[podpis</w:t>
      </w:r>
      <w:r w:rsidRPr="0025203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5203E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5"/>
      </w:r>
      <w:r w:rsidR="00814ACA" w:rsidRPr="0025203E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25203E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7E1E" w14:textId="77777777" w:rsidR="0005747A" w:rsidRDefault="0005747A" w:rsidP="00FF57EE">
      <w:r>
        <w:separator/>
      </w:r>
    </w:p>
  </w:endnote>
  <w:endnote w:type="continuationSeparator" w:id="0">
    <w:p w14:paraId="472E6293" w14:textId="77777777" w:rsidR="0005747A" w:rsidRDefault="0005747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772F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21C3" w14:textId="77777777" w:rsidR="0005747A" w:rsidRDefault="0005747A" w:rsidP="00FF57EE">
      <w:r>
        <w:separator/>
      </w:r>
    </w:p>
  </w:footnote>
  <w:footnote w:type="continuationSeparator" w:id="0">
    <w:p w14:paraId="302D0726" w14:textId="77777777" w:rsidR="0005747A" w:rsidRDefault="0005747A" w:rsidP="00FF57EE">
      <w:r>
        <w:continuationSeparator/>
      </w:r>
    </w:p>
  </w:footnote>
  <w:footnote w:id="1">
    <w:p w14:paraId="6B52CCE7" w14:textId="77777777" w:rsidR="00563DC0" w:rsidRPr="00903BB0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6"/>
          <w:szCs w:val="16"/>
        </w:rPr>
      </w:pPr>
      <w:r w:rsidRPr="00903BB0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903BB0">
        <w:rPr>
          <w:rFonts w:ascii="Arial" w:hAnsi="Arial" w:cs="Arial"/>
          <w:color w:val="0070C0"/>
          <w:sz w:val="16"/>
          <w:szCs w:val="16"/>
        </w:rPr>
        <w:t xml:space="preserve"> Należy zaznaczyć/wskazać właściwe</w:t>
      </w:r>
      <w:r w:rsidR="00563DC0" w:rsidRPr="00903BB0">
        <w:rPr>
          <w:rFonts w:ascii="Arial" w:hAnsi="Arial" w:cs="Arial"/>
          <w:color w:val="0070C0"/>
          <w:sz w:val="16"/>
          <w:szCs w:val="16"/>
        </w:rPr>
        <w:t xml:space="preserve">. </w:t>
      </w:r>
    </w:p>
    <w:p w14:paraId="628BB76C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903BB0">
        <w:rPr>
          <w:rFonts w:ascii="Arial" w:hAnsi="Arial" w:cs="Arial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903BB0">
        <w:rPr>
          <w:rFonts w:ascii="Arial" w:hAnsi="Arial" w:cs="Arial"/>
          <w:color w:val="0070C0"/>
          <w:sz w:val="16"/>
          <w:szCs w:val="16"/>
        </w:rPr>
        <w:t>t.j</w:t>
      </w:r>
      <w:proofErr w:type="spellEnd"/>
      <w:r w:rsidR="00216425" w:rsidRPr="00903BB0">
        <w:rPr>
          <w:rFonts w:ascii="Arial" w:hAnsi="Arial" w:cs="Arial"/>
          <w:color w:val="0070C0"/>
          <w:sz w:val="16"/>
          <w:szCs w:val="16"/>
        </w:rPr>
        <w:t>. Dz. U. z 2023r. poz. 221</w:t>
      </w:r>
      <w:r w:rsidRPr="00903BB0">
        <w:rPr>
          <w:rFonts w:ascii="Arial" w:hAnsi="Arial" w:cs="Arial"/>
          <w:color w:val="0070C0"/>
          <w:sz w:val="16"/>
          <w:szCs w:val="16"/>
        </w:rPr>
        <w:t>).</w:t>
      </w:r>
    </w:p>
  </w:footnote>
  <w:footnote w:id="2">
    <w:p w14:paraId="542F8E05" w14:textId="77777777" w:rsidR="00640768" w:rsidRPr="00903BB0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6"/>
          <w:szCs w:val="16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</w:t>
      </w:r>
      <w:r w:rsidRPr="00903BB0">
        <w:rPr>
          <w:rFonts w:ascii="Arial" w:hAnsi="Arial" w:cs="Arial"/>
          <w:color w:val="0070C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F6838CC" w14:textId="77777777" w:rsidR="00640768" w:rsidRPr="00903BB0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6"/>
          <w:szCs w:val="16"/>
        </w:rPr>
      </w:pPr>
      <w:r w:rsidRPr="00903BB0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903BB0">
        <w:rPr>
          <w:rFonts w:ascii="Arial" w:hAnsi="Arial" w:cs="Arial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903BB0">
        <w:rPr>
          <w:rFonts w:ascii="Arial" w:hAnsi="Arial" w:cs="Arial"/>
          <w:color w:val="0070C0"/>
          <w:sz w:val="16"/>
          <w:szCs w:val="16"/>
        </w:rPr>
        <w:t xml:space="preserve">należy </w:t>
      </w:r>
      <w:r w:rsidRPr="00903BB0">
        <w:rPr>
          <w:rFonts w:ascii="Arial" w:hAnsi="Arial" w:cs="Arial"/>
          <w:color w:val="0070C0"/>
          <w:sz w:val="16"/>
          <w:szCs w:val="16"/>
        </w:rPr>
        <w:t>usun</w:t>
      </w:r>
      <w:r w:rsidR="00253194" w:rsidRPr="00903BB0">
        <w:rPr>
          <w:rFonts w:ascii="Arial" w:hAnsi="Arial" w:cs="Arial"/>
          <w:color w:val="0070C0"/>
          <w:sz w:val="16"/>
          <w:szCs w:val="16"/>
        </w:rPr>
        <w:t>ąć</w:t>
      </w:r>
      <w:r w:rsidRPr="00903BB0">
        <w:rPr>
          <w:rFonts w:ascii="Arial" w:hAnsi="Arial" w:cs="Arial"/>
          <w:color w:val="0070C0"/>
          <w:sz w:val="16"/>
          <w:szCs w:val="16"/>
        </w:rPr>
        <w:t xml:space="preserve"> treś</w:t>
      </w:r>
      <w:r w:rsidR="00253194" w:rsidRPr="00903BB0">
        <w:rPr>
          <w:rFonts w:ascii="Arial" w:hAnsi="Arial" w:cs="Arial"/>
          <w:color w:val="0070C0"/>
          <w:sz w:val="16"/>
          <w:szCs w:val="16"/>
        </w:rPr>
        <w:t>ć</w:t>
      </w:r>
      <w:r w:rsidRPr="00903BB0">
        <w:rPr>
          <w:rFonts w:ascii="Arial" w:hAnsi="Arial" w:cs="Arial"/>
          <w:color w:val="0070C0"/>
          <w:sz w:val="16"/>
          <w:szCs w:val="16"/>
        </w:rPr>
        <w:t xml:space="preserve"> oświadczenia</w:t>
      </w:r>
      <w:r w:rsidR="00253194" w:rsidRPr="00903BB0">
        <w:rPr>
          <w:rFonts w:ascii="Arial" w:hAnsi="Arial" w:cs="Arial"/>
          <w:color w:val="0070C0"/>
          <w:sz w:val="16"/>
          <w:szCs w:val="16"/>
        </w:rPr>
        <w:t xml:space="preserve"> </w:t>
      </w:r>
      <w:r w:rsidRPr="00903BB0">
        <w:rPr>
          <w:rFonts w:ascii="Arial" w:hAnsi="Arial" w:cs="Arial"/>
          <w:color w:val="0070C0"/>
          <w:sz w:val="16"/>
          <w:szCs w:val="16"/>
        </w:rPr>
        <w:t>przez jego wykreślenie).</w:t>
      </w:r>
    </w:p>
  </w:footnote>
  <w:footnote w:id="4">
    <w:p w14:paraId="1C57C1EE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903BB0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903BB0">
        <w:rPr>
          <w:rFonts w:ascii="Arial" w:hAnsi="Arial" w:cs="Arial"/>
          <w:sz w:val="16"/>
          <w:szCs w:val="16"/>
        </w:rPr>
        <w:t xml:space="preserve"> </w:t>
      </w:r>
      <w:r w:rsidR="00253194" w:rsidRPr="00903BB0">
        <w:rPr>
          <w:rFonts w:ascii="Arial" w:hAnsi="Arial" w:cs="Arial"/>
          <w:sz w:val="16"/>
          <w:szCs w:val="16"/>
        </w:rPr>
        <w:t xml:space="preserve"> </w:t>
      </w:r>
      <w:r w:rsidRPr="00903BB0">
        <w:rPr>
          <w:rFonts w:ascii="Arial" w:hAnsi="Arial" w:cs="Arial"/>
          <w:color w:val="0070C0"/>
          <w:sz w:val="16"/>
          <w:szCs w:val="16"/>
        </w:rPr>
        <w:t>Należy zaznaczyć/wskazać właściwe</w:t>
      </w:r>
    </w:p>
  </w:footnote>
  <w:footnote w:id="5">
    <w:p w14:paraId="6DB77670" w14:textId="34918054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</w:t>
      </w:r>
      <w:r w:rsidR="002B3D40">
        <w:rPr>
          <w:rFonts w:ascii="Arial" w:hAnsi="Arial" w:cs="Arial"/>
          <w:color w:val="0070C0"/>
          <w:sz w:val="18"/>
          <w:szCs w:val="18"/>
        </w:rPr>
        <w:t xml:space="preserve">odręczny lub 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BCDA" w14:textId="6F90E71F" w:rsidR="003B3197" w:rsidRDefault="003B3197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7224860E" wp14:editId="0EB5CD47">
          <wp:extent cx="4000500" cy="847725"/>
          <wp:effectExtent l="0" t="0" r="0" b="0"/>
          <wp:docPr id="16275174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0B8C88" w14:textId="75A883E5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903BB0">
      <w:rPr>
        <w:sz w:val="20"/>
        <w:szCs w:val="20"/>
      </w:rPr>
      <w:t>szkolenie/554/2026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48318984">
    <w:abstractNumId w:val="2"/>
  </w:num>
  <w:num w:numId="2" w16cid:durableId="117769627">
    <w:abstractNumId w:val="0"/>
  </w:num>
  <w:num w:numId="3" w16cid:durableId="694382220">
    <w:abstractNumId w:val="1"/>
  </w:num>
  <w:num w:numId="4" w16cid:durableId="1398548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47A"/>
    <w:rsid w:val="00014D42"/>
    <w:rsid w:val="0005747A"/>
    <w:rsid w:val="00077EBA"/>
    <w:rsid w:val="00103944"/>
    <w:rsid w:val="001063D3"/>
    <w:rsid w:val="001129C0"/>
    <w:rsid w:val="00140C27"/>
    <w:rsid w:val="00193F60"/>
    <w:rsid w:val="001C7D84"/>
    <w:rsid w:val="001F1C13"/>
    <w:rsid w:val="00216425"/>
    <w:rsid w:val="002214DB"/>
    <w:rsid w:val="0025203E"/>
    <w:rsid w:val="00253194"/>
    <w:rsid w:val="00267D1F"/>
    <w:rsid w:val="002A516E"/>
    <w:rsid w:val="002B3D40"/>
    <w:rsid w:val="002C23F2"/>
    <w:rsid w:val="002E612D"/>
    <w:rsid w:val="00367F75"/>
    <w:rsid w:val="003A1305"/>
    <w:rsid w:val="003A37A9"/>
    <w:rsid w:val="003B3197"/>
    <w:rsid w:val="003B769C"/>
    <w:rsid w:val="003E0201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874D4"/>
    <w:rsid w:val="005F6F5F"/>
    <w:rsid w:val="00640768"/>
    <w:rsid w:val="006522FA"/>
    <w:rsid w:val="006B63D6"/>
    <w:rsid w:val="006C641D"/>
    <w:rsid w:val="006D09E0"/>
    <w:rsid w:val="00727BDD"/>
    <w:rsid w:val="007D475B"/>
    <w:rsid w:val="007E331F"/>
    <w:rsid w:val="007F3E87"/>
    <w:rsid w:val="00804D4D"/>
    <w:rsid w:val="00814ACA"/>
    <w:rsid w:val="008B6366"/>
    <w:rsid w:val="008C5531"/>
    <w:rsid w:val="00903BB0"/>
    <w:rsid w:val="009312B4"/>
    <w:rsid w:val="00932E17"/>
    <w:rsid w:val="00946D66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961D4"/>
    <w:rsid w:val="00AA39D6"/>
    <w:rsid w:val="00AE02A3"/>
    <w:rsid w:val="00AE21BF"/>
    <w:rsid w:val="00AE2ACB"/>
    <w:rsid w:val="00AF4AC3"/>
    <w:rsid w:val="00AF662E"/>
    <w:rsid w:val="00B259DC"/>
    <w:rsid w:val="00B42ED4"/>
    <w:rsid w:val="00B47637"/>
    <w:rsid w:val="00B56BE6"/>
    <w:rsid w:val="00B6332E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85374"/>
    <w:rsid w:val="00C94040"/>
    <w:rsid w:val="00CB3BE4"/>
    <w:rsid w:val="00CE1552"/>
    <w:rsid w:val="00CE3AE6"/>
    <w:rsid w:val="00D02DCF"/>
    <w:rsid w:val="00D554C7"/>
    <w:rsid w:val="00D5631A"/>
    <w:rsid w:val="00D613AB"/>
    <w:rsid w:val="00DC336F"/>
    <w:rsid w:val="00E1735C"/>
    <w:rsid w:val="00E73446"/>
    <w:rsid w:val="00E82854"/>
    <w:rsid w:val="00EA28A0"/>
    <w:rsid w:val="00EA65C7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2A709648"/>
  <w15:chartTrackingRefBased/>
  <w15:docId w15:val="{04EA9C3E-FF52-4E23-8E6B-7DB2C495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table" w:customStyle="1" w:styleId="Tabela-Siatka2">
    <w:name w:val="Tabela - Siatka2"/>
    <w:basedOn w:val="Standardowy"/>
    <w:next w:val="Tabela-Siatka"/>
    <w:uiPriority w:val="39"/>
    <w:rsid w:val="00AE21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3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4</cp:revision>
  <dcterms:created xsi:type="dcterms:W3CDTF">2024-09-09T09:03:00Z</dcterms:created>
  <dcterms:modified xsi:type="dcterms:W3CDTF">2026-02-13T09:26:00Z</dcterms:modified>
</cp:coreProperties>
</file>